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4DA06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78CEAE6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C67C5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5F844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5D1FA61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p.492)</w:t>
      </w:r>
    </w:p>
    <w:p w14:paraId="237F457D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99A114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C55FD8" w14:textId="77777777" w:rsidR="00E827A2" w:rsidRDefault="00E827A2" w:rsidP="00E827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2018</w:t>
      </w:r>
    </w:p>
    <w:p w14:paraId="460C249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5CC9E" w14:textId="77777777" w:rsidR="00E827A2" w:rsidRDefault="00E827A2" w:rsidP="009139A6">
      <w:r>
        <w:separator/>
      </w:r>
    </w:p>
  </w:endnote>
  <w:endnote w:type="continuationSeparator" w:id="0">
    <w:p w14:paraId="0F317274" w14:textId="77777777" w:rsidR="00E827A2" w:rsidRDefault="00E827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52F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48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80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93D5" w14:textId="77777777" w:rsidR="00E827A2" w:rsidRDefault="00E827A2" w:rsidP="009139A6">
      <w:r>
        <w:separator/>
      </w:r>
    </w:p>
  </w:footnote>
  <w:footnote w:type="continuationSeparator" w:id="0">
    <w:p w14:paraId="308F26B1" w14:textId="77777777" w:rsidR="00E827A2" w:rsidRDefault="00E827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9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B9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57B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7A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27A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27EBB"/>
  <w15:chartTrackingRefBased/>
  <w15:docId w15:val="{71654096-7BBE-418D-BAAA-F2E4FB9B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2022-02-15T08:51:00Z</dcterms:created>
  <dcterms:modified xsi:type="dcterms:W3CDTF">2022-02-15T08:52:00Z</dcterms:modified>
</cp:coreProperties>
</file>